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BBCCF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fl.1445)</w:t>
      </w:r>
    </w:p>
    <w:p w14:paraId="71872FC2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6A40139E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3D9533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1A895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EFD3AE9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3C9F43B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AB5161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DB6D4" w14:textId="77777777" w:rsidR="00F73896" w:rsidRDefault="00F73896" w:rsidP="00F7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0A003CA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AE42B" w14:textId="77777777" w:rsidR="00F73896" w:rsidRDefault="00F73896" w:rsidP="009139A6">
      <w:r>
        <w:separator/>
      </w:r>
    </w:p>
  </w:endnote>
  <w:endnote w:type="continuationSeparator" w:id="0">
    <w:p w14:paraId="1D8E4E85" w14:textId="77777777" w:rsidR="00F73896" w:rsidRDefault="00F738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BE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E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6D6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26D2A" w14:textId="77777777" w:rsidR="00F73896" w:rsidRDefault="00F73896" w:rsidP="009139A6">
      <w:r>
        <w:separator/>
      </w:r>
    </w:p>
  </w:footnote>
  <w:footnote w:type="continuationSeparator" w:id="0">
    <w:p w14:paraId="14EA0EF1" w14:textId="77777777" w:rsidR="00F73896" w:rsidRDefault="00F738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7C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4A4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EE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89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6A4A2"/>
  <w15:chartTrackingRefBased/>
  <w15:docId w15:val="{D7994881-017D-4AD2-91B4-5FF2AE79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738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2022-03-17T20:47:00Z</dcterms:created>
  <dcterms:modified xsi:type="dcterms:W3CDTF">2022-03-17T20:47:00Z</dcterms:modified>
</cp:coreProperties>
</file>